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2BF87" w14:textId="77777777" w:rsidR="00F648A4" w:rsidRDefault="00F648A4" w:rsidP="00F648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CRAWECESTRE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fl.1414)</w:t>
      </w:r>
    </w:p>
    <w:p w14:paraId="5EFA4E98" w14:textId="77777777" w:rsidR="00F648A4" w:rsidRDefault="00F648A4" w:rsidP="00F648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A61208" w14:textId="77777777" w:rsidR="00F648A4" w:rsidRDefault="00F648A4" w:rsidP="00F648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0E9D90" w14:textId="77777777" w:rsidR="00F648A4" w:rsidRDefault="00F648A4" w:rsidP="00F648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Feb.1414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Corbridge,</w:t>
      </w:r>
    </w:p>
    <w:p w14:paraId="2CBF834B" w14:textId="77777777" w:rsidR="00F648A4" w:rsidRDefault="00F648A4" w:rsidP="00F648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Northumberland, into lands of Agnes de </w:t>
      </w:r>
      <w:proofErr w:type="spellStart"/>
      <w:r>
        <w:rPr>
          <w:rFonts w:ascii="Times New Roman" w:hAnsi="Times New Roman" w:cs="Times New Roman"/>
          <w:sz w:val="24"/>
          <w:szCs w:val="24"/>
        </w:rPr>
        <w:t>Trewyke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A1C8FE4" w14:textId="77777777" w:rsidR="00F648A4" w:rsidRDefault="00F648A4" w:rsidP="00F648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20-54)</w:t>
      </w:r>
    </w:p>
    <w:p w14:paraId="44C8E7C8" w14:textId="77777777" w:rsidR="00F648A4" w:rsidRDefault="00F648A4" w:rsidP="00F648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70C835" w14:textId="77777777" w:rsidR="00F648A4" w:rsidRDefault="00F648A4" w:rsidP="00F648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BD9052" w14:textId="77777777" w:rsidR="00F648A4" w:rsidRDefault="00F648A4" w:rsidP="00F648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April 2022</w:t>
      </w:r>
    </w:p>
    <w:p w14:paraId="4FA2A59B" w14:textId="1A563EF5" w:rsidR="00BA00AB" w:rsidRPr="00F648A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648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536E8" w14:textId="77777777" w:rsidR="00F648A4" w:rsidRDefault="00F648A4" w:rsidP="009139A6">
      <w:r>
        <w:separator/>
      </w:r>
    </w:p>
  </w:endnote>
  <w:endnote w:type="continuationSeparator" w:id="0">
    <w:p w14:paraId="7EBE7DF6" w14:textId="77777777" w:rsidR="00F648A4" w:rsidRDefault="00F648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1EA8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3D86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BD2F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80F57" w14:textId="77777777" w:rsidR="00F648A4" w:rsidRDefault="00F648A4" w:rsidP="009139A6">
      <w:r>
        <w:separator/>
      </w:r>
    </w:p>
  </w:footnote>
  <w:footnote w:type="continuationSeparator" w:id="0">
    <w:p w14:paraId="41DFE6D7" w14:textId="77777777" w:rsidR="00F648A4" w:rsidRDefault="00F648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105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5C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29CC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8A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6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75061"/>
  <w15:chartTrackingRefBased/>
  <w15:docId w15:val="{85B7F8C1-DDC5-460A-8EBB-AF461AFED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2022-04-30T20:05:00Z</dcterms:created>
  <dcterms:modified xsi:type="dcterms:W3CDTF">2022-04-30T20:07:00Z</dcterms:modified>
</cp:coreProperties>
</file>